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E8D" w:rsidRPr="000C2AAC" w:rsidRDefault="00982BFE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/>
          <w:b/>
          <w:bCs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-57785</wp:posOffset>
                </wp:positionH>
                <wp:positionV relativeFrom="paragraph">
                  <wp:posOffset>-666750</wp:posOffset>
                </wp:positionV>
                <wp:extent cx="775335" cy="776605"/>
                <wp:effectExtent l="0" t="0" r="0" b="317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5335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2BFE" w:rsidRDefault="00982BFE" w:rsidP="00901735">
                            <w:r>
                              <w:rPr>
                                <w:noProof/>
                                <w:lang w:bidi="th-TH"/>
                              </w:rPr>
                              <w:drawing>
                                <wp:inline distT="0" distB="0" distL="0" distR="0">
                                  <wp:extent cx="590550" cy="571500"/>
                                  <wp:effectExtent l="0" t="0" r="0" b="0"/>
                                  <wp:docPr id="1" name="Picture 1" descr="11650688_1128263507187463_1645922908_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11650688_1128263507187463_1645922908_n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0550" cy="571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4.55pt;margin-top:-52.5pt;width:61.05pt;height:61.15pt;z-index:251659264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" filled="f" stroked="f">
                <v:textbox style="mso-fit-shape-to-text:t">
                  <w:txbxContent>
                    <w:p w:rsidR="00982BFE" w:rsidRDefault="00982BFE" w:rsidP="00901735">
                      <w:r>
                        <w:rPr>
                          <w:noProof/>
                          <w:lang w:bidi="th-TH"/>
                        </w:rPr>
                        <w:drawing>
                          <wp:inline distT="0" distB="0" distL="0" distR="0">
                            <wp:extent cx="590550" cy="571500"/>
                            <wp:effectExtent l="0" t="0" r="0" b="0"/>
                            <wp:docPr id="1" name="Picture 1" descr="11650688_1128263507187463_1645922908_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11650688_1128263507187463_1645922908_n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0550" cy="571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239A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การขอรับใบแทนใบอนุญาตให้ประกอบกิจการคลินิก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การขอใบแทนสมุดทะเบียนสถานพยาบาล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982BFE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สำนักงานสาธารณสุขจังหวัดแพร่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:rsidR="003F4A0D" w:rsidRPr="000C2AAC" w:rsidRDefault="00C81E76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85089</wp:posOffset>
                </wp:positionV>
                <wp:extent cx="6444615" cy="0"/>
                <wp:effectExtent l="0" t="0" r="1333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4461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" strokecolor="black [3200]" strokeweight="1pt">
                <v:stroke joinstyle="miter"/>
                <o:lock v:ext="edit" shapetype="f"/>
              </v:line>
            </w:pict>
          </mc:Fallback>
        </mc:AlternateContent>
      </w:r>
    </w:p>
    <w:p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การขอรับใบแทนใบอนุญาตให้ประกอบกิจการคลินิก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การขอใบแทนสมุดทะเบียนสถานพยาบาล</w:t>
      </w:r>
    </w:p>
    <w:p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</w:t>
      </w:r>
      <w:r w:rsidR="00982BFE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งานสาธารณสุขจังหวัดแพร่</w:t>
      </w:r>
    </w:p>
    <w:p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สถานพยาบาล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๒๕๔๑ และแก้ไขเพิ่มเติม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3)   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.2555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และกฎกระทรวง ประกาศ ระเบียบ ที่ออกตาม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สถานพยาบาล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๒๕๔๑ และแก้ไขเพิ่มเติม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4)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2558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982BFE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จังหวัดแพร่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[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สำเนาคู่มือประชาชน</w:t>
      </w:r>
      <w:r w:rsidR="00094F82" w:rsidRPr="000C2AAC">
        <w:rPr>
          <w:rFonts w:asciiTheme="minorBidi" w:hAnsiTheme="minorBidi"/>
          <w:noProof/>
          <w:sz w:val="32"/>
          <w:szCs w:val="32"/>
        </w:rPr>
        <w:t xml:space="preserve">]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การขอรับใบแทนใบอนุญาตให้ประกอบกิจการคลินิก</w:t>
      </w:r>
      <w:r w:rsidR="00094F82" w:rsidRPr="000C2AAC">
        <w:rPr>
          <w:rFonts w:asciiTheme="minorBidi" w:hAnsiTheme="minorBidi"/>
          <w:noProof/>
          <w:sz w:val="32"/>
          <w:szCs w:val="32"/>
        </w:rPr>
        <w:t>/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การขอใบแทนสมุดทะเบียนสถานพยาบาล </w:t>
      </w:r>
    </w:p>
    <w:p w:rsidR="00C77AEA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982BFE" w:rsidRPr="004C68C9" w:rsidTr="00982BFE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982BFE" w:rsidRPr="00A11BDB" w:rsidRDefault="00982BFE" w:rsidP="000334F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 w:rsidRPr="00A11BDB">
              <w:rPr>
                <w:rFonts w:ascii="Cordia New" w:hAnsi="Cordia New" w:cs="Cordia New"/>
                <w:sz w:val="32"/>
                <w:szCs w:val="32"/>
              </w:rPr>
              <w:t>1)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982BFE" w:rsidRPr="00A11BDB" w:rsidRDefault="00982BFE" w:rsidP="000334F5">
            <w:pPr>
              <w:rPr>
                <w:rFonts w:ascii="Cordia New" w:hAnsi="Cordia New" w:cs="Cordia New"/>
                <w:iCs/>
                <w:sz w:val="32"/>
                <w:szCs w:val="32"/>
                <w:cs/>
                <w:lang w:bidi="th-TH"/>
              </w:rPr>
            </w:pPr>
            <w:r w:rsidRPr="00A11BDB">
              <w:rPr>
                <w:rFonts w:ascii="Cordia New" w:hAnsi="Cordia New" w:cs="Cordia New"/>
                <w:iCs/>
                <w:sz w:val="32"/>
                <w:szCs w:val="32"/>
                <w:cs/>
                <w:lang w:bidi="th-TH"/>
              </w:rPr>
              <w:t>สถานที่ให้บริการ กลุ่มงานคุ้มครองผู้บริโภคและเภสัชสาธารณสุข สำนักงานสาธารณสุขจังหวัดแพร่</w:t>
            </w:r>
            <w:r>
              <w:rPr>
                <w:rFonts w:ascii="Cordia New" w:hAnsi="Cordia New" w:hint="cs"/>
                <w:iCs/>
                <w:sz w:val="32"/>
                <w:szCs w:val="32"/>
                <w:cs/>
                <w:lang w:bidi="th-TH"/>
              </w:rPr>
              <w:t xml:space="preserve">        เบอร์โทรศัพท์ 0 5462 1096 </w:t>
            </w:r>
            <w:r w:rsidRPr="00A11BDB">
              <w:rPr>
                <w:rFonts w:ascii="Cordia New" w:hAnsi="Cordia New" w:cs="Cordia New" w:hint="cs"/>
                <w:iCs/>
                <w:sz w:val="32"/>
                <w:szCs w:val="32"/>
                <w:cs/>
                <w:lang w:bidi="th-TH"/>
              </w:rPr>
              <w:t>/</w:t>
            </w:r>
            <w:r w:rsidRPr="00A11BDB">
              <w:rPr>
                <w:rFonts w:ascii="Cordia New" w:hAnsi="Cordia New" w:cs="Cordia New"/>
                <w:iCs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982BFE" w:rsidRPr="00A11BDB" w:rsidRDefault="00982BFE" w:rsidP="000334F5">
            <w:pPr>
              <w:rPr>
                <w:rFonts w:ascii="Cordia New" w:hAnsi="Cordia New" w:cs="Cordia New"/>
                <w:iCs/>
                <w:sz w:val="32"/>
                <w:szCs w:val="32"/>
                <w:lang w:bidi="th-TH"/>
              </w:rPr>
            </w:pPr>
            <w:r w:rsidRPr="00A11BDB">
              <w:rPr>
                <w:rFonts w:ascii="Cordia New" w:hAnsi="Cordia New" w:cs="Cordia New"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เปิดให้บริการวัน จันทร์ ถึง วันศุกร์ </w:t>
            </w:r>
            <w:r w:rsidRPr="00A11BDB">
              <w:rPr>
                <w:rFonts w:ascii="Cordia New" w:hAnsi="Cordia New" w:cs="Cordia New"/>
                <w:iCs/>
                <w:sz w:val="32"/>
                <w:szCs w:val="32"/>
                <w:lang w:bidi="th-TH"/>
              </w:rPr>
              <w:t>(</w:t>
            </w:r>
            <w:r w:rsidRPr="00A11BDB">
              <w:rPr>
                <w:rFonts w:ascii="Cordia New" w:hAnsi="Cordia New" w:cs="Cordia New"/>
                <w:iCs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A11BDB">
              <w:rPr>
                <w:rFonts w:ascii="Cordia New" w:hAnsi="Cordia New" w:cs="Cordia New"/>
                <w:iCs/>
                <w:sz w:val="32"/>
                <w:szCs w:val="32"/>
                <w:lang w:bidi="th-TH"/>
              </w:rPr>
              <w:t xml:space="preserve">) </w:t>
            </w:r>
            <w:r w:rsidRPr="00A11BDB">
              <w:rPr>
                <w:rFonts w:ascii="Cordia New" w:hAnsi="Cordia New" w:cs="Cordia New"/>
                <w:iCs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A11BDB">
              <w:rPr>
                <w:rFonts w:ascii="Cordia New" w:hAnsi="Cordia New" w:cs="Cordia New"/>
                <w:iCs/>
                <w:sz w:val="32"/>
                <w:szCs w:val="32"/>
                <w:lang w:bidi="th-TH"/>
              </w:rPr>
              <w:t xml:space="preserve">08:30 - 16:30 </w:t>
            </w:r>
            <w:r w:rsidRPr="00A11BDB">
              <w:rPr>
                <w:rFonts w:ascii="Cordia New" w:hAnsi="Cordia New" w:cs="Cordia New"/>
                <w:iCs/>
                <w:sz w:val="32"/>
                <w:szCs w:val="32"/>
                <w:cs/>
                <w:lang w:bidi="th-TH"/>
              </w:rPr>
              <w:t>น</w:t>
            </w:r>
            <w:r w:rsidRPr="00A11BDB">
              <w:rPr>
                <w:rFonts w:ascii="Cordia New" w:hAnsi="Cordia New" w:cs="Cordia New"/>
                <w:iCs/>
                <w:sz w:val="32"/>
                <w:szCs w:val="32"/>
                <w:lang w:bidi="th-TH"/>
              </w:rPr>
              <w:t>. (</w:t>
            </w:r>
            <w:r w:rsidRPr="00A11BDB">
              <w:rPr>
                <w:rFonts w:ascii="Cordia New" w:hAnsi="Cordia New" w:cs="Cordia New"/>
                <w:iCs/>
                <w:sz w:val="32"/>
                <w:szCs w:val="32"/>
                <w:cs/>
                <w:lang w:bidi="th-TH"/>
              </w:rPr>
              <w:t>มีพักเที่ยง</w:t>
            </w:r>
            <w:r w:rsidRPr="00A11BDB">
              <w:rPr>
                <w:rFonts w:ascii="Cordia New" w:hAnsi="Cordia New" w:cs="Cordia New"/>
                <w:iCs/>
                <w:sz w:val="32"/>
                <w:szCs w:val="32"/>
                <w:lang w:bidi="th-TH"/>
              </w:rPr>
              <w:t>)</w:t>
            </w:r>
          </w:p>
          <w:p w:rsidR="00982BFE" w:rsidRPr="00A11BDB" w:rsidRDefault="00982BFE" w:rsidP="000334F5">
            <w:pPr>
              <w:rPr>
                <w:rFonts w:ascii="Cordia New" w:hAnsi="Cordia New" w:cs="Cordia New"/>
                <w:iCs/>
                <w:sz w:val="32"/>
                <w:szCs w:val="32"/>
                <w:cs/>
                <w:lang w:bidi="th-TH"/>
              </w:rPr>
            </w:pPr>
            <w:r w:rsidRPr="00A11BDB">
              <w:rPr>
                <w:rFonts w:ascii="Cordia New" w:hAnsi="Cordia New" w:cs="Cordia New"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</w:p>
        </w:tc>
      </w:tr>
      <w:tr w:rsidR="00094F82" w:rsidRPr="000C2AAC" w:rsidTr="00982B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9639" w:type="dxa"/>
          </w:tcPr>
          <w:p w:rsidR="00313D38" w:rsidRPr="000C2AAC" w:rsidRDefault="00313D38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BFE" w:rsidRDefault="00982BFE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00277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 w:cs="Cordia New"/>
          <w:noProof/>
          <w:sz w:val="32"/>
          <w:szCs w:val="32"/>
          <w:lang w:bidi="th-TH"/>
        </w:rPr>
      </w:pPr>
      <w:r w:rsidRPr="00982BFE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หลักเกณฑ์</w:t>
      </w:r>
      <w:r w:rsidRPr="00982BFE">
        <w:rPr>
          <w:rFonts w:asciiTheme="minorBidi" w:hAnsiTheme="minorBidi"/>
          <w:b/>
          <w:bCs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กรณีใบอนุญาตให้ประกอบกิจการสถานพยาบาล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สพ</w:t>
      </w:r>
      <w:r w:rsidRPr="000C2AAC">
        <w:rPr>
          <w:rFonts w:asciiTheme="minorBidi" w:hAnsiTheme="minorBidi"/>
          <w:noProof/>
          <w:sz w:val="32"/>
          <w:szCs w:val="32"/>
        </w:rPr>
        <w:t xml:space="preserve">.7)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หรือ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มุดทะบียนสถานพยาบาลสูญหายหรือถูกทำลายในสาระสำคัญให้ผู้ประกอบกิจการสถานพยาบาลแจ้งต่อผู้ขออนุญาตและยื่นขอรับใบแทนใบอนุญาตและใบแทนสมุดทะเบียนสถานพยาบาลภายในสามสิบวันนับแต่วันที่ได้รับทราบการสูญหายหรือถูกทำลายดังกล่าว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982BFE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เงื่อนไข</w:t>
      </w:r>
      <w:r w:rsidRPr="00982BFE">
        <w:rPr>
          <w:rFonts w:asciiTheme="minorBidi" w:hAnsiTheme="minorBidi"/>
          <w:b/>
          <w:bCs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>1.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การนับระยะเวลา </w:t>
      </w:r>
      <w:r w:rsidRPr="000C2AAC">
        <w:rPr>
          <w:rFonts w:asciiTheme="minorBidi" w:hAnsiTheme="minorBidi"/>
          <w:noProof/>
          <w:sz w:val="32"/>
          <w:szCs w:val="32"/>
        </w:rPr>
        <w:t>22</w:t>
      </w:r>
      <w:r w:rsidR="00982BFE">
        <w:rPr>
          <w:rFonts w:asciiTheme="minorBidi" w:hAnsiTheme="minorBidi"/>
          <w:noProof/>
          <w:sz w:val="32"/>
          <w:szCs w:val="32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วันทำการ นับจากวันที่หน่วยงานประทับตราลงรับเอกสาร โดยเอกสารหลักฐานต้องครบถ้วน ถูกต้อง หากมีการแก้ไขเอกสารต้องนับวันหลังจากหน่วยงานได้รับเอกสารแก้ไขครบถ้วนแล้วทั้งนี้ ยกเว้นกรณีที่เกิดภาวะวิกฤตหรือเหตุการณ์ฉุกเฉินต่าง ไม่ว่าจะเกิดจากภัยธรรมชาติ อุบัติเหตุ หรือการมุ่งร้ายต่อองค์กร เช่น อุทกภัย อัคคีภัย การก่อการประท้วง การก่อการจลาจล การก่อวินาศกรรม เป็นต้น 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กรณีมอบอำนาจให้บุคคลอื่นมาดำเนินการหรือรับเอกสารแทน ต้องทำเป็นหนังสือมอบอำนาจ พร้อมแนบสำเนาบัตรประจำตัวประชาชนของผู้มอบอำนาจและผู้รับมอบอำนาจ และต้องมีข้อความว่าในใบมอบอำนาจว่าผู้รับมอบอำนาจสามารถลงนามแทนผู้มอบอำนาจในบันทึกให้แก้ไขของหน่วยงานได้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บันทึกสองฝ่าย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982BFE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ช่องทาง</w:t>
      </w:r>
      <w:r w:rsidRPr="00982BFE">
        <w:rPr>
          <w:rFonts w:asciiTheme="minorBidi" w:hAnsiTheme="minorBidi"/>
          <w:b/>
          <w:bCs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>1.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ยื่นคำขอใบแทนใบอนุญาตให้ประกอบกิจการสถานพยาบาลหรือคำขอใบแทนสมุดทะเบียนสถานพยาบาลให้ยื่นเรื่องที่</w:t>
      </w:r>
      <w:r w:rsidR="00982BFE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กลุ่มงานคุ้มครองผู้บริโภคและเภสัชสาธารณสุข สำนักงานสาธารณสุขจังหวัดแพร่</w:t>
      </w:r>
      <w:r w:rsidRPr="000C2AAC">
        <w:rPr>
          <w:rFonts w:asciiTheme="minorBidi" w:hAnsiTheme="minorBidi"/>
          <w:noProof/>
          <w:sz w:val="32"/>
          <w:szCs w:val="32"/>
        </w:rPr>
        <w:br/>
        <w:t>2.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การตรวจสอบการ ตรวจสอบคำขอใบแทนใบอนุญาตให้ประกอบกิจการสถานพยาบาลหรือคำขอใบแทนสมุดทะเบียนสถานพยาบาล โดยพนักงานเจ้าหน้าที่ </w:t>
      </w:r>
      <w:r w:rsidR="00982BFE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กลุ่มงานคุ้มครองผู้บริโภคและเภสัชสาธารณสุข สำนักงานสาธารณสุขจังหวัดแพร่</w:t>
      </w:r>
      <w:r w:rsidRPr="000C2AAC">
        <w:rPr>
          <w:rFonts w:asciiTheme="minorBidi" w:hAnsiTheme="minorBidi"/>
          <w:noProof/>
          <w:sz w:val="32"/>
          <w:szCs w:val="32"/>
        </w:rPr>
        <w:br/>
        <w:t>3.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ส่งใบอนุญาตใบแทนใบอนุญาตให้ประกอบกิจการสถานพยาบาลหรือคำขอใบแทนสมุดทะเบียนสถานพยาบาลให้กับผู้ประกอบกิจการสถานพยาบาล ให้รับใบอนุญาตพร้อมชำระค่าธรรมเนียมที่</w:t>
      </w:r>
      <w:r w:rsidR="00982BFE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กลุ่มงานคุ้มครองผู้บริโภคและเภสัชสาธารณสุข สำนักงานสาธารณสุขจังหวัดแพร่</w:t>
      </w:r>
    </w:p>
    <w:p w:rsidR="008E2900" w:rsidRPr="000C2AAC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แบบคำขอใบแทนใบอนุญาตให้ประกอบกิจการสถานพยาบาล 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คำขอใบแทนสมุดทะเบียนสถานพยาบาล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แบบ สพ</w:t>
      </w:r>
      <w:r w:rsidRPr="000C2AAC">
        <w:rPr>
          <w:rFonts w:asciiTheme="minorBidi" w:hAnsiTheme="minorBidi"/>
          <w:noProof/>
          <w:sz w:val="32"/>
          <w:szCs w:val="32"/>
        </w:rPr>
        <w:t xml:space="preserve">.15) 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สำเนาบัตรประจำตัวประชาชน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สำเนาทะเบียนบ้าน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3)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สมุดทะเบียนสถานพยาบาล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กรณีถูกทำลาย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</w:t>
      </w:r>
      <w:r w:rsidR="0000277F">
        <w:rPr>
          <w:rFonts w:asciiTheme="minorBidi" w:hAnsiTheme="minorBidi"/>
          <w:noProof/>
          <w:sz w:val="32"/>
          <w:szCs w:val="32"/>
        </w:rPr>
        <w:t>4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ใบอนุญาตให้ประกอบกิจการสถานพยาบาล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กรณีถูกทำลาย</w:t>
      </w:r>
      <w:r w:rsidR="0000277F">
        <w:rPr>
          <w:rFonts w:asciiTheme="minorBidi" w:hAnsiTheme="minorBidi"/>
          <w:noProof/>
          <w:sz w:val="32"/>
          <w:szCs w:val="32"/>
        </w:rPr>
        <w:t>)</w:t>
      </w:r>
      <w:r w:rsidR="0000277F">
        <w:rPr>
          <w:rFonts w:asciiTheme="minorBidi" w:hAnsiTheme="minorBidi"/>
          <w:noProof/>
          <w:sz w:val="32"/>
          <w:szCs w:val="32"/>
        </w:rPr>
        <w:br/>
        <w:t xml:space="preserve"> 5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สำเนาหนังสือรับรองการจดทะเบียน วัตถุประสงค์และผู้มีอำนาจลงชื่อแทนนิติบุคคล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กรณีเป็นนิติบุคคล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="00E22D9C">
        <w:rPr>
          <w:rFonts w:asciiTheme="minorBidi" w:hAnsiTheme="minorBidi"/>
          <w:noProof/>
          <w:sz w:val="32"/>
          <w:szCs w:val="32"/>
        </w:rPr>
        <w:t xml:space="preserve"> </w:t>
      </w:r>
      <w:r w:rsidR="0000277F">
        <w:rPr>
          <w:rFonts w:asciiTheme="minorBidi" w:hAnsiTheme="minorBidi"/>
          <w:noProof/>
          <w:sz w:val="32"/>
          <w:szCs w:val="32"/>
        </w:rPr>
        <w:t>6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เอกสารอื่นๆ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ถ้ามี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lastRenderedPageBreak/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หมายเหตุ 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กรณีมีการมอบอำนาจ มีเอกสารดังนี้หนังสือมอบอำนาจพร้อมเอกสารของผู้มอบอำนาจและผู้รับมอบอำนาจ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ผู้ขอรับใบอนุญาตยื่นคำขอและเอกสารประกอบคำขอ  ตรวจสอบเอกสารหลักฐาน ลงทะเบียนมอบใบชำระค่าธรรมเนียม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:rsidR="00313D38" w:rsidRPr="000C2AAC" w:rsidRDefault="0000277F" w:rsidP="00452B6B">
            <w:pPr>
              <w:rPr>
                <w:rFonts w:asciiTheme="minorBidi" w:hAnsiTheme="minorBidi"/>
                <w:rtl/>
                <w:cs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ตรวจสอบทะเบียน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บันทึกใบประวัติ บันทึกสมุดทะเบียนสถานพยาบาล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00277F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00277F"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0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:rsidR="00313D38" w:rsidRPr="000C2AAC" w:rsidRDefault="0000277F" w:rsidP="00452B6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ผู้อนุญาตลงนาม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:rsidR="00313D38" w:rsidRPr="000C2AAC" w:rsidRDefault="0000277F" w:rsidP="00452B6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ส่</w:t>
            </w:r>
            <w:bookmarkStart w:id="0" w:name="_GoBack"/>
            <w:bookmarkEnd w:id="0"/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งมอบใบแทนใบอนุญาตให้ประกอบกิจการสถานพยาบาล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.7)/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สมุดทะเบียนสถานพยาบาล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00277F" w:rsidP="00452B6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5</w:t>
            </w:r>
            <w:r w:rsidR="00313D38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="00313D38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:rsidR="00313D38" w:rsidRPr="000C2AAC" w:rsidRDefault="0000277F" w:rsidP="00452B6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>2</w:t>
      </w:r>
      <w:r w:rsidR="0000277F">
        <w:rPr>
          <w:rFonts w:asciiTheme="minorBidi" w:hAnsiTheme="minorBidi" w:hint="cs"/>
          <w:noProof/>
          <w:sz w:val="32"/>
          <w:szCs w:val="32"/>
          <w:cs/>
          <w:lang w:bidi="th-TH"/>
        </w:rPr>
        <w:t>1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:rsidR="008E2900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0277F" w:rsidRDefault="0000277F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0277F" w:rsidRPr="000C2AAC" w:rsidRDefault="0000277F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1417"/>
        <w:gridCol w:w="1276"/>
        <w:gridCol w:w="992"/>
        <w:gridCol w:w="1134"/>
        <w:gridCol w:w="2907"/>
      </w:tblGrid>
      <w:tr w:rsidR="00AC4ACB" w:rsidRPr="000C2AAC" w:rsidTr="0000277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98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417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276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992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34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290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00277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41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="0000277F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ลงนาม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รับรองสำเนาบัตรประชาชนผู้ประกอบกิจการ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กรณีมอบอำนาจ ต้องมีหนังสือรับมอบอำนาจและสำเนาบัตรประชาชผู้รับมอบอำนาจ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กรณีเป็นนิติบุคคล </w:t>
            </w:r>
            <w:r w:rsidR="0000277F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ลงนาม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รับรองสำเนาบัตรประชาชนผู้มีสิทธิ์ลงนามทุกคน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00277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หนังสือเดินทาง</w:t>
            </w:r>
          </w:p>
        </w:tc>
        <w:tc>
          <w:tcPr>
            <w:tcW w:w="141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กรณีเป็นชาวต่างชาติ      </w:t>
            </w:r>
            <w:r w:rsidR="0000277F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ลงนาม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รับรองสำเนาถูกต้อง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00277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ใบสำคัญการเปลี่ยนชื่อ</w:t>
            </w:r>
          </w:p>
        </w:tc>
        <w:tc>
          <w:tcPr>
            <w:tcW w:w="141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กรณีเปลี่ยนชื่อ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สกุล   </w:t>
            </w:r>
            <w:r w:rsidR="0000277F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ลงนาม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รับรองสำเนาถูกต้อง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00277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41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907" w:type="dxa"/>
          </w:tcPr>
          <w:p w:rsidR="00452B6B" w:rsidRPr="000C2AAC" w:rsidRDefault="00AC4ACB" w:rsidP="0000277F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กรณีเป็นนิติบุคคล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 w:rsidR="0000277F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ลงนาม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รับรองสำเนาหนังสือรับรองนิติบุคคล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1417"/>
        <w:gridCol w:w="1134"/>
        <w:gridCol w:w="1134"/>
        <w:gridCol w:w="992"/>
        <w:gridCol w:w="1206"/>
      </w:tblGrid>
      <w:tr w:rsidR="0000277F" w:rsidRPr="000C2AAC" w:rsidTr="0000277F">
        <w:trPr>
          <w:tblHeader/>
        </w:trPr>
        <w:tc>
          <w:tcPr>
            <w:tcW w:w="534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3969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417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134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134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992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206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00277F" w:rsidRPr="000C2AAC" w:rsidTr="0000277F">
        <w:tc>
          <w:tcPr>
            <w:tcW w:w="534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396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คำขอรับใบแทนใบอนุญาตกรณีใบอนุญาตให้ประกอบกิจการสถานพยาบาล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พ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15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หรือสมุดทะเบียนสถานพยาบาลสูญหายหรือถูกทำลายในสาระสำคัญ</w:t>
            </w:r>
          </w:p>
        </w:tc>
        <w:tc>
          <w:tcPr>
            <w:tcW w:w="141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206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00277F" w:rsidRPr="000C2AAC" w:rsidTr="0000277F">
        <w:tc>
          <w:tcPr>
            <w:tcW w:w="534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396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41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206" w:type="dxa"/>
          </w:tcPr>
          <w:p w:rsidR="00AC4ACB" w:rsidRPr="000C2AAC" w:rsidRDefault="00AC4ACB" w:rsidP="0000277F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="0000277F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ลงนาม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รับรองสำเนาถูกต้อง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00277F" w:rsidRPr="000C2AAC" w:rsidTr="0000277F">
        <w:tc>
          <w:tcPr>
            <w:tcW w:w="534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396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ใบอนุญาตให้ประกอบกิจการสถานพยาบาล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.7)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กรณีถูกทำลาย</w:t>
            </w:r>
          </w:p>
        </w:tc>
        <w:tc>
          <w:tcPr>
            <w:tcW w:w="1417" w:type="dxa"/>
          </w:tcPr>
          <w:p w:rsidR="00AC4ACB" w:rsidRPr="000C2AAC" w:rsidRDefault="0000277F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</w:t>
            </w:r>
          </w:p>
        </w:tc>
        <w:tc>
          <w:tcPr>
            <w:tcW w:w="1134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206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00277F" w:rsidRPr="000C2AAC" w:rsidTr="0000277F">
        <w:tc>
          <w:tcPr>
            <w:tcW w:w="534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396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สมุดทะเบียนสถานพยาบาล  กรณีถูกทำลาย</w:t>
            </w:r>
          </w:p>
        </w:tc>
        <w:tc>
          <w:tcPr>
            <w:tcW w:w="1417" w:type="dxa"/>
          </w:tcPr>
          <w:p w:rsidR="00AC4ACB" w:rsidRPr="000C2AAC" w:rsidRDefault="0000277F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</w:t>
            </w:r>
          </w:p>
        </w:tc>
        <w:tc>
          <w:tcPr>
            <w:tcW w:w="1134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206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00277F" w:rsidRPr="000C2AAC" w:rsidTr="0000277F">
        <w:tc>
          <w:tcPr>
            <w:tcW w:w="534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396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หนังสือแจ้งความ กรณีสูญหาย</w:t>
            </w:r>
          </w:p>
        </w:tc>
        <w:tc>
          <w:tcPr>
            <w:tcW w:w="141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206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ค่าธรรมเนียม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00277F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</w:tbl>
    <w:p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W w:w="10173" w:type="dxa"/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AC5016" w:rsidRPr="00C81E76" w:rsidTr="000334F5">
        <w:tc>
          <w:tcPr>
            <w:tcW w:w="534" w:type="dxa"/>
          </w:tcPr>
          <w:p w:rsidR="00AC5016" w:rsidRPr="00C81E76" w:rsidRDefault="00AC5016" w:rsidP="000334F5">
            <w:pPr>
              <w:spacing w:after="0" w:line="240" w:lineRule="auto"/>
              <w:jc w:val="both"/>
              <w:rPr>
                <w:rFonts w:asciiTheme="minorBidi" w:hAnsiTheme="minorBidi"/>
                <w:sz w:val="32"/>
                <w:szCs w:val="32"/>
              </w:rPr>
            </w:pPr>
            <w:r w:rsidRPr="00C81E76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C81E76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AC5016" w:rsidRPr="00C81E76" w:rsidRDefault="00AC5016" w:rsidP="000334F5">
            <w:pPr>
              <w:spacing w:after="0" w:line="240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 w:rsidRPr="00C81E76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C81E7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หน่วยงาน ณ จุดยื่นคำขอ กลุ่มงานคุ้มครองผู้บริโภคและเภสัชสาธารณสุข สำนักงานสาธารณสุขจังหวัดแพร่</w:t>
            </w:r>
            <w:r w:rsidRPr="00C81E76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</w:p>
        </w:tc>
      </w:tr>
      <w:tr w:rsidR="00AC5016" w:rsidRPr="00C81E76" w:rsidTr="000334F5">
        <w:tc>
          <w:tcPr>
            <w:tcW w:w="534" w:type="dxa"/>
          </w:tcPr>
          <w:p w:rsidR="00AC5016" w:rsidRPr="00C81E76" w:rsidRDefault="00AC5016" w:rsidP="000334F5">
            <w:pPr>
              <w:spacing w:after="0" w:line="240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 w:rsidRPr="00C81E76">
              <w:rPr>
                <w:rFonts w:asciiTheme="minorBidi" w:hAnsiTheme="minorBidi"/>
                <w:noProof/>
                <w:sz w:val="32"/>
                <w:szCs w:val="32"/>
              </w:rPr>
              <w:t>2)</w:t>
            </w:r>
          </w:p>
        </w:tc>
        <w:tc>
          <w:tcPr>
            <w:tcW w:w="9639" w:type="dxa"/>
          </w:tcPr>
          <w:p w:rsidR="00AC5016" w:rsidRPr="00C81E76" w:rsidRDefault="00AC5016" w:rsidP="000334F5">
            <w:pPr>
              <w:spacing w:after="0" w:line="240" w:lineRule="auto"/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C81E7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หน่วยงานต้นสังกัด  สำนักงานสาธารณสุขจังหวัดแพร่ ถนนบ้านใหม่ ตำบลในเวียง อำเภอเมืองแพร่ จังหวัดแพร่</w:t>
            </w:r>
          </w:p>
        </w:tc>
      </w:tr>
      <w:tr w:rsidR="00AC5016" w:rsidRPr="00C81E76" w:rsidTr="000334F5">
        <w:tc>
          <w:tcPr>
            <w:tcW w:w="534" w:type="dxa"/>
          </w:tcPr>
          <w:p w:rsidR="00AC5016" w:rsidRPr="00C81E76" w:rsidRDefault="00AC5016" w:rsidP="000334F5">
            <w:pPr>
              <w:spacing w:after="0" w:line="240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 w:rsidRPr="00C81E76">
              <w:rPr>
                <w:rFonts w:asciiTheme="minorBidi" w:hAnsiTheme="minorBidi"/>
                <w:noProof/>
                <w:sz w:val="32"/>
                <w:szCs w:val="32"/>
              </w:rPr>
              <w:t>3)</w:t>
            </w:r>
          </w:p>
        </w:tc>
        <w:tc>
          <w:tcPr>
            <w:tcW w:w="9639" w:type="dxa"/>
          </w:tcPr>
          <w:p w:rsidR="00AC5016" w:rsidRPr="00C81E76" w:rsidRDefault="00AC5016" w:rsidP="000334F5">
            <w:pPr>
              <w:spacing w:after="0" w:line="240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 w:rsidRPr="00C81E7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ไปรษณีย์ </w:t>
            </w:r>
          </w:p>
          <w:p w:rsidR="00AC5016" w:rsidRPr="00C81E76" w:rsidRDefault="00AC5016" w:rsidP="000334F5">
            <w:pPr>
              <w:spacing w:after="0" w:line="240" w:lineRule="auto"/>
              <w:rPr>
                <w:rFonts w:asciiTheme="minorBidi" w:hAnsiTheme="minorBidi"/>
                <w:noProof/>
                <w:sz w:val="32"/>
                <w:szCs w:val="32"/>
                <w:lang w:bidi="th-TH"/>
              </w:rPr>
            </w:pPr>
            <w:r w:rsidRPr="00C81E76">
              <w:rPr>
                <w:rFonts w:asciiTheme="minorBidi" w:hAnsiTheme="minorBidi"/>
                <w:noProof/>
                <w:sz w:val="32"/>
                <w:szCs w:val="32"/>
              </w:rPr>
              <w:t xml:space="preserve">1) </w:t>
            </w:r>
            <w:r w:rsidRPr="00C81E7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 สำนักงานสาธารณสุขจังหวัดแพร่</w:t>
            </w:r>
            <w:r w:rsidRPr="00C81E7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25 </w:t>
            </w:r>
            <w:r w:rsidRPr="00C81E7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ตำบลในเวียง อำเภอเมืองแพร่ จังหวัดแพร่</w:t>
            </w:r>
            <w:r w:rsidRPr="00C81E7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54000</w:t>
            </w:r>
          </w:p>
          <w:p w:rsidR="00AC5016" w:rsidRPr="00C81E76" w:rsidRDefault="00AC5016" w:rsidP="000334F5">
            <w:pPr>
              <w:spacing w:after="0" w:line="240" w:lineRule="auto"/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C81E7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2) </w:t>
            </w:r>
            <w:r w:rsidRPr="00C81E7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กลุ่มงานนิติการ สำนักงานสาธารณสุขจังหวัดแพร่ </w:t>
            </w:r>
            <w:r w:rsidRPr="00C81E7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25</w:t>
            </w:r>
            <w:r w:rsidRPr="00C81E7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 ถนนบ้านใหม่ ตำบลในเวียง อำเภอเมืองแพร่ จังหวัดแพร่ </w:t>
            </w:r>
            <w:r w:rsidRPr="00C81E7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54000</w:t>
            </w:r>
          </w:p>
        </w:tc>
      </w:tr>
      <w:tr w:rsidR="00AC5016" w:rsidRPr="00C81E76" w:rsidTr="000334F5">
        <w:tc>
          <w:tcPr>
            <w:tcW w:w="534" w:type="dxa"/>
          </w:tcPr>
          <w:p w:rsidR="00AC5016" w:rsidRPr="00C81E76" w:rsidRDefault="00AC5016" w:rsidP="000334F5">
            <w:pPr>
              <w:spacing w:after="0" w:line="240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 w:rsidRPr="00C81E76">
              <w:rPr>
                <w:rFonts w:asciiTheme="minorBidi" w:hAnsiTheme="minorBidi"/>
                <w:sz w:val="32"/>
                <w:szCs w:val="32"/>
              </w:rPr>
              <w:t>4)</w:t>
            </w:r>
          </w:p>
        </w:tc>
        <w:tc>
          <w:tcPr>
            <w:tcW w:w="9639" w:type="dxa"/>
          </w:tcPr>
          <w:p w:rsidR="00AC5016" w:rsidRPr="00C81E76" w:rsidRDefault="00AC5016" w:rsidP="000334F5">
            <w:pPr>
              <w:spacing w:after="0" w:line="240" w:lineRule="auto"/>
              <w:rPr>
                <w:rFonts w:asciiTheme="minorBidi" w:hAnsiTheme="minorBidi"/>
                <w:sz w:val="32"/>
                <w:szCs w:val="32"/>
                <w:lang w:bidi="th-TH"/>
              </w:rPr>
            </w:pPr>
            <w:r w:rsidRPr="00C81E76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>โทรศัพท์</w:t>
            </w:r>
          </w:p>
          <w:p w:rsidR="00AC5016" w:rsidRPr="00C81E76" w:rsidRDefault="00AC5016" w:rsidP="000334F5">
            <w:pPr>
              <w:spacing w:after="0" w:line="240" w:lineRule="auto"/>
              <w:rPr>
                <w:rFonts w:asciiTheme="minorBidi" w:hAnsiTheme="minorBidi"/>
                <w:sz w:val="32"/>
                <w:szCs w:val="32"/>
                <w:lang w:bidi="th-TH"/>
              </w:rPr>
            </w:pPr>
            <w:r w:rsidRPr="00C81E76">
              <w:rPr>
                <w:rFonts w:asciiTheme="minorBidi" w:hAnsiTheme="minorBidi"/>
                <w:sz w:val="32"/>
                <w:szCs w:val="32"/>
                <w:lang w:bidi="th-TH"/>
              </w:rPr>
              <w:t>1)</w:t>
            </w:r>
            <w:r w:rsidRPr="00C81E76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C81E7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 สำนักงานสาธารณสุขจังหวัดแพร่</w:t>
            </w:r>
            <w:r w:rsidRPr="00C81E76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โทร </w:t>
            </w:r>
            <w:r w:rsidRPr="00C81E76">
              <w:rPr>
                <w:rFonts w:asciiTheme="minorBidi" w:hAnsiTheme="minorBidi"/>
                <w:sz w:val="32"/>
                <w:szCs w:val="32"/>
                <w:lang w:bidi="th-TH"/>
              </w:rPr>
              <w:t>0 5462 1096</w:t>
            </w:r>
          </w:p>
          <w:p w:rsidR="00AC5016" w:rsidRPr="00C81E76" w:rsidRDefault="00AC5016" w:rsidP="000334F5">
            <w:pPr>
              <w:spacing w:after="0" w:line="240" w:lineRule="auto"/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C81E76">
              <w:rPr>
                <w:rFonts w:asciiTheme="minorBidi" w:hAnsiTheme="minorBidi"/>
                <w:sz w:val="32"/>
                <w:szCs w:val="32"/>
                <w:lang w:bidi="th-TH"/>
              </w:rPr>
              <w:t xml:space="preserve">2) </w:t>
            </w:r>
            <w:r w:rsidRPr="00C81E7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กลุ่มงานนิติการ สำนักงานสาธารณสุขจังหวัดแพร่</w:t>
            </w:r>
            <w:r w:rsidRPr="00C81E7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</w:t>
            </w:r>
            <w:r w:rsidRPr="00C81E7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โทร </w:t>
            </w:r>
            <w:r w:rsidRPr="00C81E7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0 5451 1145 </w:t>
            </w:r>
            <w:r w:rsidRPr="00C81E7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ต่อ </w:t>
            </w:r>
            <w:r w:rsidRPr="00C81E7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104</w:t>
            </w:r>
          </w:p>
        </w:tc>
      </w:tr>
      <w:tr w:rsidR="00AC5016" w:rsidRPr="00C81E76" w:rsidTr="000334F5">
        <w:tc>
          <w:tcPr>
            <w:tcW w:w="534" w:type="dxa"/>
          </w:tcPr>
          <w:p w:rsidR="00AC5016" w:rsidRPr="00C81E76" w:rsidRDefault="00AC5016" w:rsidP="000334F5">
            <w:pPr>
              <w:spacing w:after="0" w:line="240" w:lineRule="auto"/>
              <w:rPr>
                <w:rFonts w:asciiTheme="minorBidi" w:hAnsiTheme="minorBidi"/>
                <w:sz w:val="32"/>
                <w:szCs w:val="32"/>
              </w:rPr>
            </w:pPr>
            <w:r w:rsidRPr="00C81E76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Pr="00C81E76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AC5016" w:rsidRPr="00C81E76" w:rsidRDefault="00AC5016" w:rsidP="000334F5">
            <w:pPr>
              <w:spacing w:after="0" w:line="240" w:lineRule="auto"/>
              <w:rPr>
                <w:rFonts w:asciiTheme="minorBidi" w:hAnsiTheme="minorBidi"/>
                <w:sz w:val="32"/>
                <w:szCs w:val="32"/>
              </w:rPr>
            </w:pPr>
            <w:r w:rsidRPr="00C81E76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C81E76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C81E7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C81E76">
              <w:rPr>
                <w:rFonts w:asciiTheme="minorBidi" w:hAnsiTheme="minorBidi"/>
                <w:sz w:val="32"/>
                <w:szCs w:val="32"/>
              </w:rPr>
              <w:br/>
            </w:r>
            <w:r w:rsidRPr="00C81E76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C81E76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C81E7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C81E7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C81E7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C81E7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C81E7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C81E7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C81E7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C81E7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C81E7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C81E7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C81E7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C81E7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C81E7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C81E7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C81E7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C81E7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C81E7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C81E7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แบบคำขอใบแทนใบอนุญาตให้ประกอบกิจการสถานพยาบาล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คำขอใบแทนสมุดทะเบียนสถานพยาบาล      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 สพ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.15)  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11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D67" w:rsidRDefault="00E01D67" w:rsidP="00C81DB8">
      <w:pPr>
        <w:spacing w:after="0" w:line="240" w:lineRule="auto"/>
      </w:pPr>
      <w:r>
        <w:separator/>
      </w:r>
    </w:p>
  </w:endnote>
  <w:endnote w:type="continuationSeparator" w:id="0">
    <w:p w:rsidR="00E01D67" w:rsidRDefault="00E01D67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D67" w:rsidRDefault="00E01D67" w:rsidP="00C81DB8">
      <w:pPr>
        <w:spacing w:after="0" w:line="240" w:lineRule="auto"/>
      </w:pPr>
      <w:r>
        <w:separator/>
      </w:r>
    </w:p>
  </w:footnote>
  <w:footnote w:type="continuationSeparator" w:id="0">
    <w:p w:rsidR="00E01D67" w:rsidRDefault="00E01D67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:rsidR="00C81DB8" w:rsidRDefault="00096D51" w:rsidP="00C81DB8">
        <w:pPr>
          <w:pStyle w:val="Header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E22D9C">
          <w:rPr>
            <w:noProof/>
          </w:rPr>
          <w:t>3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E22D9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0277F"/>
    <w:rsid w:val="00013BC7"/>
    <w:rsid w:val="0002479E"/>
    <w:rsid w:val="000424A8"/>
    <w:rsid w:val="00045650"/>
    <w:rsid w:val="00067A20"/>
    <w:rsid w:val="00075E4A"/>
    <w:rsid w:val="00090552"/>
    <w:rsid w:val="00094F82"/>
    <w:rsid w:val="00096D51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B774F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4545"/>
    <w:rsid w:val="0087509D"/>
    <w:rsid w:val="008A3CB7"/>
    <w:rsid w:val="008B3521"/>
    <w:rsid w:val="008D7B9E"/>
    <w:rsid w:val="008E2900"/>
    <w:rsid w:val="00914267"/>
    <w:rsid w:val="00934C64"/>
    <w:rsid w:val="00982BFE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C5016"/>
    <w:rsid w:val="00AE6A9D"/>
    <w:rsid w:val="00AF4A06"/>
    <w:rsid w:val="00B23DA2"/>
    <w:rsid w:val="00B509FC"/>
    <w:rsid w:val="00B517B5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81E76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1D67"/>
    <w:rsid w:val="00E06DC1"/>
    <w:rsid w:val="00E22D9C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0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142B8-E03B-470C-B81D-F9A5C2EB0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17</TotalTime>
  <Pages>6</Pages>
  <Words>982</Words>
  <Characters>5600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suparat</cp:lastModifiedBy>
  <cp:revision>4</cp:revision>
  <cp:lastPrinted>2015-06-17T01:15:00Z</cp:lastPrinted>
  <dcterms:created xsi:type="dcterms:W3CDTF">2015-06-30T09:37:00Z</dcterms:created>
  <dcterms:modified xsi:type="dcterms:W3CDTF">2015-07-03T09:25:00Z</dcterms:modified>
</cp:coreProperties>
</file>